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2C" w:rsidRDefault="002E022C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2E022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2E022C" w:rsidRDefault="002E022C" w:rsidP="00F5286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PEDAGOGIKA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2E022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022C" w:rsidRDefault="002E022C" w:rsidP="00F5286D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PEDAGOGIKA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2E022C">
        <w:trPr>
          <w:cantSplit/>
        </w:trPr>
        <w:tc>
          <w:tcPr>
            <w:tcW w:w="497" w:type="dxa"/>
            <w:vMerge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2E022C">
        <w:trPr>
          <w:cantSplit/>
        </w:trPr>
        <w:tc>
          <w:tcPr>
            <w:tcW w:w="497" w:type="dxa"/>
            <w:vMerge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FILOLOGIA POLSKA</w:t>
            </w:r>
          </w:p>
        </w:tc>
      </w:tr>
      <w:tr w:rsidR="002E022C">
        <w:trPr>
          <w:cantSplit/>
        </w:trPr>
        <w:tc>
          <w:tcPr>
            <w:tcW w:w="497" w:type="dxa"/>
            <w:vMerge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STUDIA STACJONARNE</w:t>
            </w:r>
          </w:p>
        </w:tc>
        <w:tc>
          <w:tcPr>
            <w:tcW w:w="3173" w:type="dxa"/>
            <w:gridSpan w:val="3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2E022C" w:rsidRDefault="002E022C" w:rsidP="000369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FILOLOGIA POLSKA</w:t>
            </w:r>
          </w:p>
        </w:tc>
      </w:tr>
      <w:tr w:rsidR="002E022C">
        <w:trPr>
          <w:cantSplit/>
        </w:trPr>
        <w:tc>
          <w:tcPr>
            <w:tcW w:w="497" w:type="dxa"/>
            <w:vMerge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2E022C" w:rsidRDefault="002E022C" w:rsidP="0003697C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II / 3</w:t>
            </w:r>
          </w:p>
        </w:tc>
        <w:tc>
          <w:tcPr>
            <w:tcW w:w="3173" w:type="dxa"/>
            <w:gridSpan w:val="3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POLSKI</w:t>
            </w:r>
          </w:p>
        </w:tc>
      </w:tr>
      <w:tr w:rsidR="002E022C">
        <w:trPr>
          <w:cantSplit/>
        </w:trPr>
        <w:tc>
          <w:tcPr>
            <w:tcW w:w="497" w:type="dxa"/>
            <w:vMerge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2E022C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022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022C" w:rsidRPr="00F5286D" w:rsidRDefault="002E022C" w:rsidP="0003697C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Bogumiła Salmonowicz</w:t>
            </w:r>
          </w:p>
        </w:tc>
      </w:tr>
      <w:tr w:rsidR="002E022C">
        <w:tc>
          <w:tcPr>
            <w:tcW w:w="298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Bogumiła Salmonowicz</w:t>
            </w:r>
          </w:p>
        </w:tc>
      </w:tr>
      <w:tr w:rsidR="002E022C">
        <w:tc>
          <w:tcPr>
            <w:tcW w:w="298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022C" w:rsidRPr="004C21B3" w:rsidRDefault="002E022C" w:rsidP="004C21B3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2853D3">
              <w:rPr>
                <w:rFonts w:ascii="Arial" w:hAnsi="Arial" w:cs="Arial"/>
                <w:sz w:val="20"/>
                <w:szCs w:val="20"/>
              </w:rPr>
              <w:t xml:space="preserve">Zapoznanie studentów z </w:t>
            </w:r>
            <w:r>
              <w:rPr>
                <w:rFonts w:ascii="Arial" w:hAnsi="Arial" w:cs="Arial"/>
                <w:sz w:val="20"/>
                <w:szCs w:val="20"/>
              </w:rPr>
              <w:t>wybranymi przykładami historycznego rozwoju myśli pedagogicznej oraz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koncepcji </w:t>
            </w:r>
            <w:r>
              <w:rPr>
                <w:rFonts w:ascii="Arial" w:hAnsi="Arial" w:cs="Arial"/>
                <w:sz w:val="20"/>
                <w:szCs w:val="20"/>
              </w:rPr>
              <w:t>dotyczących wychowania  w Polsce i na świecie</w:t>
            </w:r>
          </w:p>
          <w:p w:rsidR="002E022C" w:rsidRDefault="002E022C" w:rsidP="00F459AD">
            <w:pPr>
              <w:pStyle w:val="Tekstpodstawowy2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Nabycie przez studentów umiejętności </w:t>
            </w:r>
            <w:r w:rsidRPr="00F459AD">
              <w:rPr>
                <w:rFonts w:ascii="Arial" w:hAnsi="Arial" w:cs="Arial"/>
                <w:sz w:val="20"/>
                <w:szCs w:val="20"/>
              </w:rPr>
              <w:t xml:space="preserve">projektowania </w:t>
            </w:r>
            <w:r>
              <w:rPr>
                <w:rFonts w:ascii="Arial" w:hAnsi="Arial" w:cs="Arial"/>
                <w:sz w:val="20"/>
                <w:szCs w:val="20"/>
              </w:rPr>
              <w:t xml:space="preserve">i realizacji </w:t>
            </w:r>
            <w:r w:rsidRPr="00F459AD">
              <w:rPr>
                <w:rFonts w:ascii="Arial" w:hAnsi="Arial" w:cs="Arial"/>
                <w:sz w:val="20"/>
                <w:szCs w:val="20"/>
              </w:rPr>
              <w:t xml:space="preserve">działań wychowawczych w środowisku szkolnym i pozaszkolnym. </w:t>
            </w:r>
          </w:p>
          <w:p w:rsidR="002E022C" w:rsidRPr="00FF3FEB" w:rsidRDefault="002E022C" w:rsidP="00F459AD">
            <w:pPr>
              <w:pStyle w:val="Tekstpodstawowy2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Wdrożenie do </w:t>
            </w:r>
            <w:r w:rsidRPr="00FF3FEB">
              <w:rPr>
                <w:rFonts w:ascii="Arial" w:hAnsi="Arial" w:cs="Arial"/>
                <w:sz w:val="20"/>
                <w:szCs w:val="20"/>
              </w:rPr>
              <w:t xml:space="preserve">pracy w grupie i wykształcenie </w:t>
            </w:r>
            <w:r>
              <w:rPr>
                <w:rFonts w:ascii="Arial" w:hAnsi="Arial" w:cs="Arial"/>
                <w:sz w:val="20"/>
                <w:szCs w:val="20"/>
              </w:rPr>
              <w:t xml:space="preserve">w studentach </w:t>
            </w:r>
            <w:r w:rsidRPr="00FF3FEB">
              <w:rPr>
                <w:rFonts w:ascii="Arial" w:hAnsi="Arial" w:cs="Arial"/>
                <w:sz w:val="20"/>
                <w:szCs w:val="20"/>
              </w:rPr>
              <w:t>podstawow</w:t>
            </w:r>
            <w:r>
              <w:rPr>
                <w:rFonts w:ascii="Arial" w:hAnsi="Arial" w:cs="Arial"/>
                <w:sz w:val="20"/>
                <w:szCs w:val="20"/>
              </w:rPr>
              <w:t xml:space="preserve">ych umiejętności efektywnego komunikowania się oraz kierowania zespołem/klasą </w:t>
            </w:r>
          </w:p>
          <w:p w:rsidR="002E022C" w:rsidRPr="002853D3" w:rsidRDefault="002E022C" w:rsidP="00F459A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2853D3">
              <w:rPr>
                <w:rFonts w:ascii="Arial" w:hAnsi="Arial" w:cs="Arial"/>
                <w:sz w:val="20"/>
                <w:szCs w:val="20"/>
              </w:rPr>
              <w:t>Rozwijanie umiejętności rozpoznawania społecznych przyczyn nieprawidłowości w rozwoju</w:t>
            </w:r>
            <w:r>
              <w:rPr>
                <w:rFonts w:ascii="Arial" w:hAnsi="Arial" w:cs="Arial"/>
                <w:sz w:val="20"/>
                <w:szCs w:val="20"/>
              </w:rPr>
              <w:t>, zachowaniu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i edukacji dziecka</w:t>
            </w:r>
          </w:p>
          <w:p w:rsidR="002E022C" w:rsidRDefault="002E022C" w:rsidP="00F459AD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  <w:sz w:val="20"/>
                <w:szCs w:val="20"/>
              </w:rPr>
            </w:pPr>
            <w:r w:rsidRPr="002853D3">
              <w:rPr>
                <w:rFonts w:ascii="Arial" w:hAnsi="Arial" w:cs="Arial"/>
                <w:sz w:val="20"/>
                <w:szCs w:val="20"/>
              </w:rPr>
              <w:t>Rozwijanie umi</w:t>
            </w:r>
            <w:r>
              <w:rPr>
                <w:rFonts w:ascii="Arial" w:hAnsi="Arial" w:cs="Arial"/>
                <w:sz w:val="20"/>
                <w:szCs w:val="20"/>
              </w:rPr>
              <w:t xml:space="preserve">ejętności analizowania, 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rozwiązywania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zapobiegania trudnościom wychowawczym i edukacyjnym</w:t>
            </w:r>
          </w:p>
          <w:p w:rsidR="002E022C" w:rsidRPr="00F459AD" w:rsidRDefault="002E022C" w:rsidP="00F459AD">
            <w:pPr>
              <w:pStyle w:val="Tekstpodstawowy21"/>
              <w:numPr>
                <w:ilvl w:val="0"/>
                <w:numId w:val="10"/>
              </w:num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Kształtowanie</w:t>
            </w:r>
            <w:r w:rsidRPr="002853D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refleksyjnej postawy wobec merytorycznych i etycznych wymagań zawodu nauczyciela-wychowawcy,</w:t>
            </w:r>
            <w:r w:rsidRPr="00F459A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a szczególnie </w:t>
            </w:r>
            <w:r w:rsidRPr="00F459AD">
              <w:rPr>
                <w:rFonts w:ascii="Arial" w:hAnsi="Arial" w:cs="Arial"/>
                <w:sz w:val="20"/>
                <w:szCs w:val="20"/>
              </w:rPr>
              <w:t>wobec u</w:t>
            </w:r>
            <w:r>
              <w:rPr>
                <w:rFonts w:ascii="Arial" w:hAnsi="Arial" w:cs="Arial"/>
                <w:sz w:val="20"/>
                <w:szCs w:val="20"/>
              </w:rPr>
              <w:t>czniów, procesów wychowania,</w:t>
            </w:r>
            <w:r w:rsidRPr="00F459AD">
              <w:rPr>
                <w:rFonts w:ascii="Arial" w:hAnsi="Arial" w:cs="Arial"/>
                <w:sz w:val="20"/>
                <w:szCs w:val="20"/>
              </w:rPr>
              <w:t xml:space="preserve"> a także  wobec samego siebie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E022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wiedzy o społeczeństwie oraz znajomość podstaw  psychologii, w tym psychologii rozwojowej</w:t>
            </w:r>
          </w:p>
        </w:tc>
      </w:tr>
    </w:tbl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840"/>
        <w:gridCol w:w="1260"/>
      </w:tblGrid>
      <w:tr w:rsidR="002E022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2E022C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2E022C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4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Wiedza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45543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z</w:t>
            </w:r>
            <w:r>
              <w:t>na podstawową terminologię pedag</w:t>
            </w:r>
            <w:r w:rsidRPr="009A5C20">
              <w:t>ogiczną oraz jej zastosowanie w obrębie dyscyplin związanych ze studiowan</w:t>
            </w:r>
            <w:r>
              <w:t>ą specjalnością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K_W02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45543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ma podstawową wiedzę odnośnie głównych tendencji rozwojowych oraz a</w:t>
            </w:r>
            <w:r>
              <w:t>ktualnych osiągnięć pedagogiki i innych społecznych</w:t>
            </w:r>
            <w:r w:rsidRPr="009A5C20">
              <w:t xml:space="preserve"> aspektów studiowanej specjalności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K_W09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9A5C20" w:rsidRDefault="002E022C" w:rsidP="00212E14">
            <w:r w:rsidRPr="009A5C20">
              <w:t>zna zależności pomiędzy naukami filologicznymi a wybranymi zagadnieniami z zakresu dyscyplin nauk społecznych, właściwych dla obranej specjalności zawodowej</w:t>
            </w:r>
            <w:r>
              <w:t>, ze szczególnym uwzględnieniem pedagogiki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K_W11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D60BE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ma uporządkowaną wiedzę z zakresu wybranych aspektów specjalności, ze szczególnym uwzględnieniem wiedzy niezbędnej do podejmowania działań w obszarach </w:t>
            </w:r>
            <w:r>
              <w:t>wychowania i nauczania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K_W12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Umiejętności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D60BE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>wyszukuje oraz wykorzystuje informacje z różnorakich źródeł pisemnych i ustnych, dokonując ich analizy oraz celowego wyboru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K_U01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D60BE8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rozpoznaje i analizuje podstawowe </w:t>
            </w:r>
            <w:r>
              <w:t xml:space="preserve">pedagogiczne </w:t>
            </w:r>
            <w:r w:rsidRPr="009A5C20">
              <w:t>problemy badawcze, dobiera metody i narzędzia służące ich rozwiązywaniu oraz prezentacji</w:t>
            </w:r>
          </w:p>
        </w:tc>
        <w:tc>
          <w:tcPr>
            <w:tcW w:w="1260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t>K_U02</w:t>
            </w:r>
          </w:p>
        </w:tc>
      </w:tr>
      <w:tr w:rsidR="002E022C">
        <w:trPr>
          <w:cantSplit/>
        </w:trPr>
        <w:tc>
          <w:tcPr>
            <w:tcW w:w="908" w:type="dxa"/>
            <w:tcBorders>
              <w:bottom w:val="nil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7</w:t>
            </w:r>
          </w:p>
        </w:tc>
        <w:tc>
          <w:tcPr>
            <w:tcW w:w="7840" w:type="dxa"/>
            <w:tcBorders>
              <w:bottom w:val="nil"/>
              <w:right w:val="nil"/>
            </w:tcBorders>
          </w:tcPr>
          <w:p w:rsidR="002E022C" w:rsidRDefault="002E022C" w:rsidP="00212E14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poprawnie posługuje się podstawowymi pojęciami </w:t>
            </w:r>
            <w:r>
              <w:t xml:space="preserve">pedagogicznymi </w:t>
            </w:r>
            <w:r w:rsidRPr="009A5C20">
              <w:t xml:space="preserve">z zakresu wybranej specjalności w typowych </w:t>
            </w:r>
            <w:r>
              <w:t xml:space="preserve">i nietypowych </w:t>
            </w:r>
            <w:r w:rsidRPr="009A5C20">
              <w:t>sytuacjach profesjonalnych</w:t>
            </w:r>
            <w:r>
              <w:t>, związanych z nauczaniem i wychowaniem</w:t>
            </w:r>
          </w:p>
        </w:tc>
        <w:tc>
          <w:tcPr>
            <w:tcW w:w="1260" w:type="dxa"/>
            <w:tcBorders>
              <w:bottom w:val="nil"/>
            </w:tcBorders>
          </w:tcPr>
          <w:p w:rsidR="002E022C" w:rsidRDefault="002E022C" w:rsidP="00212E14">
            <w:pPr>
              <w:jc w:val="center"/>
            </w:pPr>
            <w:r>
              <w:t>K_U06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Default="002E022C" w:rsidP="00AF0484">
            <w:pPr>
              <w:rPr>
                <w:rFonts w:ascii="Cambria" w:hAnsi="Cambria" w:cs="Cambria"/>
                <w:sz w:val="24"/>
                <w:szCs w:val="24"/>
              </w:rPr>
            </w:pPr>
            <w:r w:rsidRPr="009A5C20">
              <w:t xml:space="preserve">posługuje się wiedzą z zakresu wybranych aspektów studiowanej specjalności w celu analizowania profesjonalnych sytuacji </w:t>
            </w:r>
            <w:r>
              <w:t xml:space="preserve">pedagogicznych </w:t>
            </w:r>
            <w:r w:rsidRPr="009A5C20">
              <w:t>oraz dobierania strategii realizowania działań praktycznych</w:t>
            </w:r>
            <w:r>
              <w:t xml:space="preserve"> na gruncie nauczania i wychowania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K_U07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9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9A5C20" w:rsidRDefault="002E022C" w:rsidP="00D60BE8">
            <w:r w:rsidRPr="009A5C20">
              <w:t xml:space="preserve">stosuje wiedzę na temat metodyki wykonywanych zadań </w:t>
            </w:r>
            <w:r>
              <w:t>pedagogicznych</w:t>
            </w:r>
            <w:r w:rsidRPr="009A5C20">
              <w:t>– norm, procedur i dobrych praktyk</w:t>
            </w:r>
            <w:r>
              <w:t>,</w:t>
            </w:r>
            <w:r w:rsidRPr="009A5C20">
              <w:t xml:space="preserve"> stosowanych w wybranym obszarze</w:t>
            </w:r>
            <w:r>
              <w:t xml:space="preserve"> nauczycielskiej</w:t>
            </w:r>
            <w:r w:rsidRPr="009A5C20">
              <w:t xml:space="preserve"> działalności zawodowej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K_U16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840" w:type="dxa"/>
            <w:tcBorders>
              <w:right w:val="nil"/>
            </w:tcBorders>
          </w:tcPr>
          <w:p w:rsidR="002E022C" w:rsidRPr="00826BB3" w:rsidRDefault="002E022C" w:rsidP="00826BB3">
            <w:pPr>
              <w:jc w:val="center"/>
            </w:pPr>
            <w:r w:rsidRPr="00826BB3">
              <w:t>KOMPETENCJE SPOŁECZNE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826BB3" w:rsidRDefault="002E022C" w:rsidP="00826BB3">
            <w:r w:rsidRPr="009119EA">
              <w:t>określa zakres posiadanej przez siebie wiedzy i umiejętności</w:t>
            </w:r>
            <w:r>
              <w:t xml:space="preserve"> pedagogicznych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K_K01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11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826BB3" w:rsidRDefault="002E022C" w:rsidP="00826BB3">
            <w:r w:rsidRPr="009119EA">
              <w:t>pracuje w zespole na zasadzie wymiany doświadczeń i współdziałania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K_K03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12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826BB3" w:rsidRDefault="002E022C" w:rsidP="002D246B">
            <w:r>
              <w:t>planuje działania własne i</w:t>
            </w:r>
            <w:r w:rsidRPr="009119EA">
              <w:t xml:space="preserve"> działania zespołu, adekwatnie określając priorytety</w:t>
            </w:r>
            <w:r>
              <w:t>,</w:t>
            </w:r>
            <w:r w:rsidRPr="009119EA">
              <w:t xml:space="preserve"> służące realizacji wytyczonych celów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K_K04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13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9119EA" w:rsidRDefault="002E022C" w:rsidP="002D246B">
            <w:r w:rsidRPr="009119EA">
              <w:t>identyfikuje oraz znajduje rozwiązania problemów zbliżonych do rzeczywistych dylematów przyszłego zawodu</w:t>
            </w:r>
            <w:r>
              <w:t xml:space="preserve"> nauczyciela-wychowawcy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K_K05</w:t>
            </w:r>
          </w:p>
        </w:tc>
      </w:tr>
      <w:tr w:rsidR="002E022C">
        <w:trPr>
          <w:cantSplit/>
        </w:trPr>
        <w:tc>
          <w:tcPr>
            <w:tcW w:w="908" w:type="dxa"/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14</w:t>
            </w:r>
          </w:p>
        </w:tc>
        <w:tc>
          <w:tcPr>
            <w:tcW w:w="7840" w:type="dxa"/>
            <w:tcBorders>
              <w:right w:val="nil"/>
            </w:tcBorders>
          </w:tcPr>
          <w:p w:rsidR="002E022C" w:rsidRPr="009119EA" w:rsidRDefault="002E022C" w:rsidP="002D246B">
            <w:r w:rsidRPr="009119EA">
              <w:t>formułuje i analizuje dylematy etyczne związane z odpowiedzialnością zawodową</w:t>
            </w:r>
          </w:p>
        </w:tc>
        <w:tc>
          <w:tcPr>
            <w:tcW w:w="1260" w:type="dxa"/>
          </w:tcPr>
          <w:p w:rsidR="002E022C" w:rsidRDefault="002E022C" w:rsidP="00D60BE8">
            <w:pPr>
              <w:jc w:val="center"/>
            </w:pPr>
            <w:r>
              <w:t>K_K06</w:t>
            </w:r>
          </w:p>
        </w:tc>
      </w:tr>
      <w:tr w:rsidR="002E022C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  <w:tc>
          <w:tcPr>
            <w:tcW w:w="7840" w:type="dxa"/>
            <w:tcBorders>
              <w:bottom w:val="single" w:sz="12" w:space="0" w:color="auto"/>
              <w:right w:val="nil"/>
            </w:tcBorders>
          </w:tcPr>
          <w:p w:rsidR="002E022C" w:rsidRPr="009119EA" w:rsidRDefault="002E022C" w:rsidP="002D246B">
            <w:r w:rsidRPr="009119EA">
              <w:t>rozumie własną rolę w komunikacji interpersonalnej i społecznej</w:t>
            </w:r>
            <w:r>
              <w:t>,</w:t>
            </w:r>
            <w:r w:rsidRPr="009119EA">
              <w:t xml:space="preserve"> polegającą na znajomości mechanizmów kulturowych oraz otwartości na odmienność</w:t>
            </w:r>
            <w:r>
              <w:t xml:space="preserve"> różnorodnych</w:t>
            </w:r>
            <w:r w:rsidRPr="009119EA">
              <w:t xml:space="preserve"> kultur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:rsidR="002E022C" w:rsidRDefault="002E022C" w:rsidP="00D60BE8">
            <w:pPr>
              <w:jc w:val="center"/>
            </w:pPr>
            <w:r>
              <w:t>K_K07</w:t>
            </w:r>
          </w:p>
        </w:tc>
      </w:tr>
    </w:tbl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022C">
        <w:tc>
          <w:tcPr>
            <w:tcW w:w="10008" w:type="dxa"/>
            <w:vAlign w:val="center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2E022C">
        <w:tc>
          <w:tcPr>
            <w:tcW w:w="10008" w:type="dxa"/>
            <w:shd w:val="pct15" w:color="auto" w:fill="FFFFFF"/>
          </w:tcPr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2E022C">
        <w:tc>
          <w:tcPr>
            <w:tcW w:w="10008" w:type="dxa"/>
          </w:tcPr>
          <w:p w:rsidR="002E022C" w:rsidRPr="00D61101" w:rsidRDefault="002E022C" w:rsidP="00D61101"/>
        </w:tc>
      </w:tr>
      <w:tr w:rsidR="002E022C">
        <w:tc>
          <w:tcPr>
            <w:tcW w:w="10008" w:type="dxa"/>
            <w:shd w:val="pct15" w:color="auto" w:fill="FFFFFF"/>
          </w:tcPr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2E022C">
        <w:tc>
          <w:tcPr>
            <w:tcW w:w="10008" w:type="dxa"/>
          </w:tcPr>
          <w:p w:rsidR="002E022C" w:rsidRDefault="002E022C" w:rsidP="000855F4">
            <w:r>
              <w:t>I    Pedagogika jako nauka</w:t>
            </w:r>
          </w:p>
          <w:p w:rsidR="002E022C" w:rsidRDefault="002E022C" w:rsidP="00961971">
            <w:pPr>
              <w:numPr>
                <w:ilvl w:val="0"/>
                <w:numId w:val="5"/>
              </w:numPr>
            </w:pPr>
            <w:r>
              <w:t>Samowychowanie, samokształcenie, samodoskonalenie  jako modele działania współczesnego nauczyciela , ucznia, studenta</w:t>
            </w:r>
          </w:p>
          <w:p w:rsidR="002E022C" w:rsidRDefault="002E022C" w:rsidP="00F5286D">
            <w:pPr>
              <w:numPr>
                <w:ilvl w:val="0"/>
                <w:numId w:val="5"/>
              </w:numPr>
            </w:pPr>
            <w:r>
              <w:t xml:space="preserve">Zastosowanie wybranych metod badań pedagogicznych w pracy nauczyciela-wychowawcy </w:t>
            </w:r>
          </w:p>
          <w:p w:rsidR="002E022C" w:rsidRPr="000855F4" w:rsidRDefault="002E022C" w:rsidP="00F5286D">
            <w:r>
              <w:t>II   Wychowanie i edukacja szkolna – wzorce z tradycji, teraźniejszość i przyszłość</w:t>
            </w:r>
          </w:p>
          <w:p w:rsidR="002E022C" w:rsidRDefault="002E022C" w:rsidP="000855F4">
            <w:pPr>
              <w:numPr>
                <w:ilvl w:val="0"/>
                <w:numId w:val="4"/>
              </w:numPr>
            </w:pPr>
            <w:r>
              <w:t xml:space="preserve">Przegląd wybranych wzorców i teorii pedagogicznych w kontekście refleksyjnego i twórczego budowania własnych koncepcji i rozwiązań pedagogicznych </w:t>
            </w:r>
          </w:p>
          <w:p w:rsidR="002E022C" w:rsidRDefault="002E022C" w:rsidP="000855F4">
            <w:pPr>
              <w:numPr>
                <w:ilvl w:val="0"/>
                <w:numId w:val="4"/>
              </w:numPr>
            </w:pPr>
            <w:r>
              <w:t>Funkcje i cele edukacji szkolnej i pozaszkolnej w wymiarze polskim i międzynarodowym, z uwzględnieniem uwarunkowań geopolitycznych (systemy oświatowe).</w:t>
            </w:r>
          </w:p>
          <w:p w:rsidR="002E022C" w:rsidRDefault="002E022C" w:rsidP="000855F4">
            <w:pPr>
              <w:numPr>
                <w:ilvl w:val="0"/>
                <w:numId w:val="4"/>
              </w:numPr>
            </w:pPr>
            <w:r>
              <w:t>Program ukryty a cele wychowania</w:t>
            </w:r>
          </w:p>
          <w:p w:rsidR="002E022C" w:rsidRDefault="002E022C" w:rsidP="00961971">
            <w:r>
              <w:t>III   Uczeń jako podmiot kształcenia  i wychowania.</w:t>
            </w:r>
          </w:p>
          <w:p w:rsidR="002E022C" w:rsidRDefault="002E022C" w:rsidP="00961971">
            <w:pPr>
              <w:numPr>
                <w:ilvl w:val="0"/>
                <w:numId w:val="6"/>
              </w:numPr>
            </w:pPr>
            <w:r>
              <w:t>rozpoznawanie i uwzględnianie specyficznych potrzeb edukacyjnych uczniów – indywidualizacja kształcenia i wychowania.</w:t>
            </w:r>
          </w:p>
          <w:p w:rsidR="002E022C" w:rsidRDefault="002E022C" w:rsidP="00961971">
            <w:pPr>
              <w:numPr>
                <w:ilvl w:val="0"/>
                <w:numId w:val="6"/>
              </w:numPr>
            </w:pPr>
            <w:r>
              <w:t>Strategie obronne uczniów</w:t>
            </w:r>
          </w:p>
          <w:p w:rsidR="002E022C" w:rsidRDefault="002E022C" w:rsidP="00961971">
            <w:r>
              <w:t>IV   Nauczyciel jako osoba wspierająca rozwój ucznia</w:t>
            </w:r>
          </w:p>
          <w:p w:rsidR="002E022C" w:rsidRDefault="002E022C" w:rsidP="00F5286D">
            <w:pPr>
              <w:numPr>
                <w:ilvl w:val="0"/>
                <w:numId w:val="7"/>
              </w:numPr>
            </w:pPr>
            <w:r>
              <w:t>umiejętności interpersonalne a rola zawodowa nauczyciela</w:t>
            </w:r>
          </w:p>
          <w:p w:rsidR="002E022C" w:rsidRDefault="002E022C" w:rsidP="00F5286D">
            <w:pPr>
              <w:numPr>
                <w:ilvl w:val="0"/>
                <w:numId w:val="7"/>
              </w:numPr>
            </w:pPr>
            <w:r>
              <w:t>style kierowania wychowawczego oraz ład i dyscyplina w szkole i klasie</w:t>
            </w:r>
          </w:p>
          <w:p w:rsidR="002E022C" w:rsidRDefault="002E022C" w:rsidP="00CB4ABC">
            <w:pPr>
              <w:numPr>
                <w:ilvl w:val="0"/>
                <w:numId w:val="7"/>
              </w:numPr>
            </w:pPr>
            <w:r>
              <w:t>strategie obronne nauczycieli</w:t>
            </w:r>
          </w:p>
          <w:p w:rsidR="002E022C" w:rsidRDefault="002E022C" w:rsidP="00FA1ED6">
            <w:r>
              <w:t>V    Proces kształcenia i wychowania</w:t>
            </w:r>
          </w:p>
          <w:p w:rsidR="002E022C" w:rsidRDefault="002E022C" w:rsidP="00CB4ABC">
            <w:pPr>
              <w:numPr>
                <w:ilvl w:val="0"/>
                <w:numId w:val="9"/>
              </w:numPr>
            </w:pPr>
            <w:r>
              <w:t>wymagania programowe a ocenianie i ewaluacja</w:t>
            </w:r>
          </w:p>
          <w:p w:rsidR="002E022C" w:rsidRDefault="002E022C" w:rsidP="00FA1ED6">
            <w:pPr>
              <w:numPr>
                <w:ilvl w:val="0"/>
                <w:numId w:val="9"/>
              </w:numPr>
            </w:pPr>
            <w:r>
              <w:t>przegląd wybranych teorii i metod wychowania</w:t>
            </w:r>
          </w:p>
          <w:p w:rsidR="002E022C" w:rsidRDefault="002E022C" w:rsidP="00FA1ED6">
            <w:pPr>
              <w:numPr>
                <w:ilvl w:val="0"/>
                <w:numId w:val="9"/>
              </w:numPr>
            </w:pPr>
            <w:r>
              <w:t>pseudo-wychowanie; niewydolność wychowawcza</w:t>
            </w:r>
          </w:p>
          <w:p w:rsidR="002E022C" w:rsidRDefault="002E022C" w:rsidP="00FA1ED6">
            <w:r>
              <w:t>VI Wybrane zjawiska społeczne i kulturowe, charakterystyczne dla współczesnej szkoły i wychowania</w:t>
            </w:r>
          </w:p>
          <w:p w:rsidR="002E022C" w:rsidRDefault="002E022C" w:rsidP="00AF0484">
            <w:pPr>
              <w:numPr>
                <w:ilvl w:val="0"/>
                <w:numId w:val="12"/>
              </w:numPr>
            </w:pPr>
            <w:r>
              <w:t>przemoc, agresja, mobbing w szkole – w perspektywie ucznia, nauczyciela, rodzica.</w:t>
            </w:r>
          </w:p>
          <w:p w:rsidR="002E022C" w:rsidRDefault="002E022C" w:rsidP="00AF0484">
            <w:pPr>
              <w:numPr>
                <w:ilvl w:val="0"/>
                <w:numId w:val="12"/>
              </w:numPr>
            </w:pPr>
            <w:r>
              <w:t xml:space="preserve">subkultury młodzieżowe </w:t>
            </w:r>
          </w:p>
          <w:p w:rsidR="002E022C" w:rsidRDefault="002E022C" w:rsidP="00AF0484">
            <w:pPr>
              <w:numPr>
                <w:ilvl w:val="0"/>
                <w:numId w:val="12"/>
              </w:numPr>
            </w:pPr>
            <w:r>
              <w:t>uzależnienia uczniów, nauczycieli, rodziców a trudności szkolne</w:t>
            </w:r>
          </w:p>
          <w:p w:rsidR="002E022C" w:rsidRPr="00961971" w:rsidRDefault="002E022C" w:rsidP="00FA1ED6"/>
        </w:tc>
      </w:tr>
      <w:tr w:rsidR="002E022C">
        <w:tc>
          <w:tcPr>
            <w:tcW w:w="10008" w:type="dxa"/>
            <w:shd w:val="pct15" w:color="auto" w:fill="FFFFFF"/>
          </w:tcPr>
          <w:p w:rsidR="002E022C" w:rsidRDefault="002E022C" w:rsidP="00F5286D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2E022C">
        <w:tc>
          <w:tcPr>
            <w:tcW w:w="10008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2E022C">
        <w:tc>
          <w:tcPr>
            <w:tcW w:w="10008" w:type="dxa"/>
            <w:shd w:val="pct15" w:color="auto" w:fill="FFFFFF"/>
          </w:tcPr>
          <w:p w:rsidR="002E022C" w:rsidRDefault="002E022C" w:rsidP="00F5286D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2E022C">
        <w:tc>
          <w:tcPr>
            <w:tcW w:w="10008" w:type="dxa"/>
            <w:tcBorders>
              <w:bottom w:val="single" w:sz="12" w:space="0" w:color="auto"/>
            </w:tcBorders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2E022C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2E022C" w:rsidRDefault="002E022C" w:rsidP="00B22F65">
            <w:r>
              <w:t>- Hamer H., Klucz do efektywności nauczania.</w:t>
            </w:r>
          </w:p>
          <w:p w:rsidR="002E022C" w:rsidRDefault="002E022C" w:rsidP="00B22F65">
            <w:r>
              <w:t>- Kruszewski K., Sztuka nauczania, cz. I i II.</w:t>
            </w:r>
          </w:p>
          <w:p w:rsidR="002E022C" w:rsidRDefault="002E022C" w:rsidP="00B22F65">
            <w:r>
              <w:t>- Kwieciński Z; Śliwerski B., Pedagogika. Podręcznik akademicki</w:t>
            </w:r>
          </w:p>
          <w:p w:rsidR="002E022C" w:rsidRDefault="002E022C" w:rsidP="00B22F65">
            <w:r>
              <w:t>- Łobocki M., Wprowadzenie do metodologii badań pedagogicznych.</w:t>
            </w:r>
          </w:p>
          <w:p w:rsidR="002E022C" w:rsidRDefault="002E022C" w:rsidP="00B22F65">
            <w:r>
              <w:t>-</w:t>
            </w:r>
            <w:r w:rsidRPr="00A5307E">
              <w:t xml:space="preserve"> Niemierko B. Kształcenie szkolne. Podręcznik sku</w:t>
            </w:r>
            <w:r>
              <w:t>tecznej dydaktyki.</w:t>
            </w:r>
          </w:p>
          <w:p w:rsidR="002E022C" w:rsidRDefault="002E022C" w:rsidP="00B22F65">
            <w:r>
              <w:t>- Półturzycki J., Dydaktyka dla nauczycieli</w:t>
            </w:r>
          </w:p>
          <w:p w:rsidR="002E022C" w:rsidRPr="000D3893" w:rsidRDefault="002E022C" w:rsidP="00F5286D">
            <w:r>
              <w:t>- Śliwerski B., Współczesne teorie i nurty wychowania.</w:t>
            </w:r>
          </w:p>
        </w:tc>
      </w:tr>
      <w:tr w:rsidR="002E022C">
        <w:tc>
          <w:tcPr>
            <w:tcW w:w="2448" w:type="dxa"/>
            <w:tcBorders>
              <w:bottom w:val="single" w:sz="12" w:space="0" w:color="auto"/>
            </w:tcBorders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2E022C" w:rsidRDefault="002E022C" w:rsidP="00B22F65">
            <w:r>
              <w:t>- Banasiak J., Reagowanie wychowawcze w wielowymiarowej pedagogice</w:t>
            </w:r>
          </w:p>
          <w:p w:rsidR="002E022C" w:rsidRDefault="002E022C" w:rsidP="00B22F65">
            <w:r>
              <w:t xml:space="preserve">  działania. </w:t>
            </w:r>
          </w:p>
          <w:p w:rsidR="002E022C" w:rsidRDefault="002E022C" w:rsidP="00B22F65">
            <w:r>
              <w:t>- Janowski A., Kierowanie wychowawcze w toku lekcji.</w:t>
            </w:r>
          </w:p>
          <w:p w:rsidR="002E022C" w:rsidRDefault="002E022C" w:rsidP="00B22F65">
            <w:r>
              <w:t>- Kruszewski K., 45 minut – prawie cała historia jednej lekcji.</w:t>
            </w:r>
          </w:p>
          <w:p w:rsidR="002E022C" w:rsidRDefault="002E022C" w:rsidP="00B22F65">
            <w:r>
              <w:t xml:space="preserve">- Rylke H., W zgodzie z sobą i z uczniem. </w:t>
            </w:r>
          </w:p>
          <w:p w:rsidR="002E022C" w:rsidRDefault="002E022C" w:rsidP="00B22F65">
            <w:r>
              <w:t>- Taraszkiewicz M., Jak uczyć jeszcze lepiej.</w:t>
            </w:r>
          </w:p>
          <w:p w:rsidR="002E022C" w:rsidRDefault="002E022C" w:rsidP="00B22F65">
            <w:r>
              <w:t>- Tyrała P., Teoria wychowania. Bliżej uniwersalnych wartości i realnego życia.</w:t>
            </w:r>
          </w:p>
          <w:p w:rsidR="002E022C" w:rsidRDefault="002E022C" w:rsidP="00B22F65">
            <w:r>
              <w:t>- Wołoszyn S., Źródła do dziejów wychowania i myśli pedagogicznej.</w:t>
            </w:r>
          </w:p>
          <w:p w:rsidR="002E022C" w:rsidRDefault="002E022C" w:rsidP="00B22F6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2E022C" w:rsidRDefault="002E022C" w:rsidP="00F5286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2E022C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E022C" w:rsidRDefault="002E022C" w:rsidP="00F5286D">
            <w:pPr>
              <w:rPr>
                <w:sz w:val="22"/>
                <w:szCs w:val="22"/>
              </w:rPr>
            </w:pPr>
          </w:p>
          <w:p w:rsidR="002E022C" w:rsidRDefault="002E022C" w:rsidP="00F528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2E022C" w:rsidRDefault="002E022C" w:rsidP="00F5286D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E022C" w:rsidRPr="00927710" w:rsidRDefault="002E022C" w:rsidP="00B92176">
            <w:pPr>
              <w:rPr>
                <w:rFonts w:ascii="Arial Narrow" w:hAnsi="Arial Narrow" w:cs="Arial Narrow"/>
              </w:rPr>
            </w:pPr>
          </w:p>
          <w:p w:rsidR="002E022C" w:rsidRPr="00927710" w:rsidRDefault="002E022C" w:rsidP="00B92176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mallCaps/>
                <w:sz w:val="22"/>
                <w:szCs w:val="22"/>
              </w:rPr>
              <w:t xml:space="preserve">- </w:t>
            </w:r>
            <w:r w:rsidRPr="00927710">
              <w:rPr>
                <w:rFonts w:ascii="Arial Narrow" w:hAnsi="Arial Narrow" w:cs="Arial Narrow"/>
                <w:smallCaps/>
                <w:sz w:val="22"/>
                <w:szCs w:val="22"/>
              </w:rPr>
              <w:t>metody eksponujące</w:t>
            </w:r>
            <w:r>
              <w:rPr>
                <w:rFonts w:ascii="Arial Narrow" w:hAnsi="Arial Narrow" w:cs="Arial Narrow"/>
                <w:sz w:val="22"/>
                <w:szCs w:val="22"/>
              </w:rPr>
              <w:t xml:space="preserve"> (filmy edukacyjne)</w:t>
            </w:r>
          </w:p>
          <w:p w:rsidR="002E022C" w:rsidRDefault="002E022C" w:rsidP="00B92176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mallCaps/>
                <w:sz w:val="22"/>
                <w:szCs w:val="22"/>
              </w:rPr>
              <w:t xml:space="preserve">- </w:t>
            </w:r>
            <w:r w:rsidRPr="00927710">
              <w:rPr>
                <w:rFonts w:ascii="Arial Narrow" w:hAnsi="Arial Narrow" w:cs="Arial Narrow"/>
                <w:smallCaps/>
                <w:sz w:val="22"/>
                <w:szCs w:val="22"/>
              </w:rPr>
              <w:t>metody praktyczne</w:t>
            </w:r>
            <w:r w:rsidRPr="00927710">
              <w:rPr>
                <w:rFonts w:ascii="Arial Narrow" w:hAnsi="Arial Narrow" w:cs="Arial Narrow"/>
                <w:sz w:val="22"/>
                <w:szCs w:val="22"/>
              </w:rPr>
              <w:t xml:space="preserve"> (oparte na </w:t>
            </w:r>
            <w:r>
              <w:rPr>
                <w:rFonts w:ascii="Arial Narrow" w:hAnsi="Arial Narrow" w:cs="Arial Narrow"/>
                <w:sz w:val="22"/>
                <w:szCs w:val="22"/>
              </w:rPr>
              <w:t>praktycznej działalności studentów</w:t>
            </w:r>
            <w:r w:rsidRPr="00927710">
              <w:rPr>
                <w:rFonts w:ascii="Arial Narrow" w:hAnsi="Arial Narrow" w:cs="Arial Narrow"/>
                <w:sz w:val="22"/>
                <w:szCs w:val="22"/>
              </w:rPr>
              <w:t>, ćwiczenia przedmiotowe, metoda projektów)</w:t>
            </w:r>
          </w:p>
          <w:p w:rsidR="002E022C" w:rsidRPr="006E3CF7" w:rsidRDefault="002E022C" w:rsidP="00B9217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mallCaps/>
              </w:rPr>
              <w:t xml:space="preserve">- </w:t>
            </w:r>
            <w:r w:rsidRPr="006E3CF7">
              <w:rPr>
                <w:rFonts w:ascii="Arial" w:hAnsi="Arial" w:cs="Arial"/>
                <w:smallCaps/>
              </w:rPr>
              <w:t>metody problemowe</w:t>
            </w:r>
            <w:r w:rsidRPr="006E3CF7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mini-</w:t>
            </w:r>
            <w:r w:rsidRPr="006E3CF7">
              <w:rPr>
                <w:rFonts w:ascii="Arial" w:hAnsi="Arial" w:cs="Arial"/>
              </w:rPr>
              <w:t xml:space="preserve">wykład konwersatoryjny, dyskusja, samodzielne dochodzenie do wiedzy, metody aktywizujące: drama, burza mózgów,  </w:t>
            </w:r>
            <w:r>
              <w:rPr>
                <w:rFonts w:ascii="Arial" w:hAnsi="Arial" w:cs="Arial"/>
              </w:rPr>
              <w:t xml:space="preserve"> metoda sytuacyjna i symulacyjna,</w:t>
            </w:r>
            <w:r w:rsidRPr="006E3CF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metoda przypadków</w:t>
            </w:r>
            <w:r w:rsidRPr="006E3CF7">
              <w:rPr>
                <w:rFonts w:ascii="Arial" w:hAnsi="Arial" w:cs="Arial"/>
              </w:rPr>
              <w:t xml:space="preserve"> itp.)</w:t>
            </w:r>
          </w:p>
          <w:p w:rsidR="002E022C" w:rsidRDefault="002E022C" w:rsidP="00F5286D">
            <w:pPr>
              <w:rPr>
                <w:sz w:val="18"/>
                <w:szCs w:val="18"/>
              </w:rPr>
            </w:pPr>
          </w:p>
        </w:tc>
      </w:tr>
      <w:tr w:rsidR="002E022C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2E022C" w:rsidRDefault="002E022C" w:rsidP="00F528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2E022C">
        <w:tc>
          <w:tcPr>
            <w:tcW w:w="8208" w:type="dxa"/>
            <w:gridSpan w:val="3"/>
            <w:tcBorders>
              <w:bottom w:val="single" w:sz="2" w:space="0" w:color="auto"/>
            </w:tcBorders>
            <w:vAlign w:val="center"/>
          </w:tcPr>
          <w:p w:rsidR="002E022C" w:rsidRDefault="002E022C" w:rsidP="00D446A4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Ocena cząstkowa: indywidualne rozwiązywanie zadań i problemów w ramach ćwiczeń na zajęciach  i w toku domowych prac własnych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2E022C" w:rsidRDefault="002E022C" w:rsidP="00F5286D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1, 2, 3, 4, 5, 7, 9, 13</w:t>
            </w:r>
          </w:p>
        </w:tc>
      </w:tr>
      <w:tr w:rsidR="002E022C">
        <w:tc>
          <w:tcPr>
            <w:tcW w:w="8208" w:type="dxa"/>
            <w:gridSpan w:val="3"/>
            <w:vAlign w:val="center"/>
          </w:tcPr>
          <w:p w:rsidR="002E022C" w:rsidRDefault="002E022C" w:rsidP="00D446A4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Ocena formująca: praca w zespołach dyskusyjnych, (gra symulacyjna, drama, projekt, dyskusja)</w:t>
            </w:r>
          </w:p>
        </w:tc>
        <w:tc>
          <w:tcPr>
            <w:tcW w:w="1800" w:type="dxa"/>
          </w:tcPr>
          <w:p w:rsidR="002E022C" w:rsidRDefault="002E022C" w:rsidP="00483E46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4, 5, 6, 8, 9, 10, 11, 12, 14, 15</w:t>
            </w:r>
          </w:p>
        </w:tc>
      </w:tr>
      <w:tr w:rsidR="002E022C">
        <w:tc>
          <w:tcPr>
            <w:tcW w:w="8208" w:type="dxa"/>
            <w:gridSpan w:val="3"/>
            <w:tcBorders>
              <w:bottom w:val="single" w:sz="12" w:space="0" w:color="auto"/>
            </w:tcBorders>
            <w:vAlign w:val="center"/>
          </w:tcPr>
          <w:p w:rsidR="002E022C" w:rsidRDefault="002E022C" w:rsidP="00D446A4">
            <w:pPr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Ocena podsumowująca: pisemna praca zaliczeniowa; prezentacja samodzielnie opracowanego zagadnienia/zadania/prezentacji/projektu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E022C" w:rsidRDefault="002E022C" w:rsidP="00F5286D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1, 2. 3. 4, 6, 7, 8, 9, 13, 14</w:t>
            </w:r>
          </w:p>
        </w:tc>
      </w:tr>
      <w:tr w:rsidR="002E022C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E022C" w:rsidRDefault="002E022C" w:rsidP="00F528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2E022C" w:rsidRDefault="002E022C" w:rsidP="00F5286D">
            <w:pPr>
              <w:rPr>
                <w:sz w:val="22"/>
                <w:szCs w:val="22"/>
              </w:rPr>
            </w:pPr>
          </w:p>
          <w:p w:rsidR="002E022C" w:rsidRDefault="002E022C" w:rsidP="00F5286D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E022C" w:rsidRDefault="002E022C" w:rsidP="00E37485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 xml:space="preserve">praca zaliczeniowa (30%); prezentacja/projekt (30%); aktywny udział w zajęciach (40%) </w:t>
            </w:r>
          </w:p>
        </w:tc>
      </w:tr>
    </w:tbl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2E022C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2E022C">
        <w:trPr>
          <w:trHeight w:val="263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2E022C" w:rsidRPr="00E65060" w:rsidRDefault="002E022C" w:rsidP="00E37485">
            <w:pPr>
              <w:rPr>
                <w:rFonts w:ascii="Arial Narrow" w:hAnsi="Arial Narrow" w:cs="Arial Narrow"/>
              </w:rPr>
            </w:pP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2E022C" w:rsidRPr="00E65060" w:rsidRDefault="002E022C" w:rsidP="00E37485">
            <w:pPr>
              <w:rPr>
                <w:rFonts w:ascii="Arial Narrow" w:hAnsi="Arial Narrow" w:cs="Arial Narrow"/>
              </w:rPr>
            </w:pP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2E022C" w:rsidRPr="00AE1D4B" w:rsidRDefault="002E022C" w:rsidP="00D446A4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30</w:t>
            </w: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2E022C" w:rsidRPr="00E65060" w:rsidRDefault="002E022C" w:rsidP="00D446A4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8</w:t>
            </w: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2E022C" w:rsidRPr="00AE1D4B" w:rsidRDefault="002E022C" w:rsidP="00D446A4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10</w:t>
            </w: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2E022C" w:rsidRPr="00E65060" w:rsidRDefault="002E022C" w:rsidP="00940A70">
            <w:pPr>
              <w:rPr>
                <w:rFonts w:ascii="Arial Narrow" w:hAnsi="Arial Narrow" w:cs="Arial Narrow"/>
              </w:rPr>
            </w:pP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2E022C" w:rsidRPr="00AE1D4B" w:rsidRDefault="002E022C" w:rsidP="00D446A4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2E022C" w:rsidRPr="00E65060" w:rsidRDefault="002E022C" w:rsidP="00D446A4">
            <w:pPr>
              <w:jc w:val="center"/>
              <w:rPr>
                <w:rFonts w:ascii="Arial Narrow" w:hAnsi="Arial Narrow" w:cs="Arial Narrow"/>
              </w:rPr>
            </w:pPr>
          </w:p>
        </w:tc>
      </w:tr>
      <w:tr w:rsidR="002E022C">
        <w:trPr>
          <w:trHeight w:val="262"/>
        </w:trPr>
        <w:tc>
          <w:tcPr>
            <w:tcW w:w="4723" w:type="dxa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2E022C" w:rsidRPr="00E65060" w:rsidRDefault="002E022C" w:rsidP="00D446A4">
            <w:pPr>
              <w:jc w:val="center"/>
              <w:rPr>
                <w:rFonts w:ascii="Arial Narrow" w:hAnsi="Arial Narrow" w:cs="Arial Narrow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50</w:t>
            </w:r>
          </w:p>
        </w:tc>
      </w:tr>
      <w:tr w:rsidR="002E022C">
        <w:trPr>
          <w:trHeight w:val="417"/>
        </w:trPr>
        <w:tc>
          <w:tcPr>
            <w:tcW w:w="4723" w:type="dxa"/>
            <w:shd w:val="clear" w:color="auto" w:fill="C0C0C0"/>
          </w:tcPr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2"/>
                <w:szCs w:val="22"/>
              </w:rPr>
              <w:t>2</w:t>
            </w:r>
          </w:p>
        </w:tc>
      </w:tr>
      <w:tr w:rsidR="002E022C">
        <w:trPr>
          <w:trHeight w:val="262"/>
        </w:trPr>
        <w:tc>
          <w:tcPr>
            <w:tcW w:w="4723" w:type="dxa"/>
            <w:shd w:val="clear" w:color="auto" w:fill="C0C0C0"/>
          </w:tcPr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2E022C" w:rsidRDefault="002E022C" w:rsidP="00F5286D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(30+8+10=48)</w:t>
            </w:r>
          </w:p>
          <w:p w:rsidR="002E022C" w:rsidRDefault="002E022C" w:rsidP="00F5286D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1,9 ECTS</w:t>
            </w:r>
          </w:p>
        </w:tc>
      </w:tr>
      <w:tr w:rsidR="002E022C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2E022C" w:rsidRDefault="002E022C" w:rsidP="00F5286D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2E022C" w:rsidRDefault="002E022C" w:rsidP="0091633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2E022C" w:rsidRDefault="002E022C" w:rsidP="0091633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 ECTS</w:t>
            </w:r>
          </w:p>
        </w:tc>
      </w:tr>
    </w:tbl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p w:rsidR="002E022C" w:rsidRDefault="002E022C" w:rsidP="00F5286D">
      <w:pPr>
        <w:rPr>
          <w:rFonts w:ascii="Cambria" w:hAnsi="Cambria" w:cs="Cambria"/>
          <w:sz w:val="24"/>
          <w:szCs w:val="24"/>
        </w:rPr>
      </w:pPr>
    </w:p>
    <w:p w:rsidR="002E022C" w:rsidRDefault="002E022C"/>
    <w:sectPr w:rsidR="002E022C" w:rsidSect="00BD5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01EAB"/>
    <w:multiLevelType w:val="hybridMultilevel"/>
    <w:tmpl w:val="33D61B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BB719F"/>
    <w:multiLevelType w:val="hybridMultilevel"/>
    <w:tmpl w:val="9D8EC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1B50BA"/>
    <w:multiLevelType w:val="hybridMultilevel"/>
    <w:tmpl w:val="B7B63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D92005"/>
    <w:multiLevelType w:val="hybridMultilevel"/>
    <w:tmpl w:val="7F58B592"/>
    <w:lvl w:ilvl="0" w:tplc="234A2CB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DA77A0"/>
    <w:multiLevelType w:val="hybridMultilevel"/>
    <w:tmpl w:val="99E451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5B7953"/>
    <w:multiLevelType w:val="hybridMultilevel"/>
    <w:tmpl w:val="5CB28F02"/>
    <w:lvl w:ilvl="0" w:tplc="E524202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39BE78B6"/>
    <w:multiLevelType w:val="hybridMultilevel"/>
    <w:tmpl w:val="B7B63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BF18C1"/>
    <w:multiLevelType w:val="hybridMultilevel"/>
    <w:tmpl w:val="A41E7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836CF1"/>
    <w:multiLevelType w:val="hybridMultilevel"/>
    <w:tmpl w:val="99E451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652789"/>
    <w:multiLevelType w:val="hybridMultilevel"/>
    <w:tmpl w:val="1474E8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62191"/>
    <w:multiLevelType w:val="hybridMultilevel"/>
    <w:tmpl w:val="33D61B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8F45E7"/>
    <w:multiLevelType w:val="hybridMultilevel"/>
    <w:tmpl w:val="6BAC101A"/>
    <w:lvl w:ilvl="0" w:tplc="6A20C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10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286D"/>
    <w:rsid w:val="0003697C"/>
    <w:rsid w:val="000855F4"/>
    <w:rsid w:val="000D3893"/>
    <w:rsid w:val="000F4044"/>
    <w:rsid w:val="00152770"/>
    <w:rsid w:val="001E46AE"/>
    <w:rsid w:val="00212E14"/>
    <w:rsid w:val="002853D3"/>
    <w:rsid w:val="002D246B"/>
    <w:rsid w:val="002E022C"/>
    <w:rsid w:val="003D4E76"/>
    <w:rsid w:val="0042532D"/>
    <w:rsid w:val="00433F8B"/>
    <w:rsid w:val="00455438"/>
    <w:rsid w:val="0046501E"/>
    <w:rsid w:val="00483E46"/>
    <w:rsid w:val="004C21B3"/>
    <w:rsid w:val="005D71B7"/>
    <w:rsid w:val="00607699"/>
    <w:rsid w:val="00680E2B"/>
    <w:rsid w:val="006E3CF7"/>
    <w:rsid w:val="006F2FA3"/>
    <w:rsid w:val="00786837"/>
    <w:rsid w:val="00796BA8"/>
    <w:rsid w:val="00826BB3"/>
    <w:rsid w:val="00901A28"/>
    <w:rsid w:val="009119EA"/>
    <w:rsid w:val="0091633D"/>
    <w:rsid w:val="00927710"/>
    <w:rsid w:val="00940A70"/>
    <w:rsid w:val="00961971"/>
    <w:rsid w:val="009A5C20"/>
    <w:rsid w:val="00A5307E"/>
    <w:rsid w:val="00A971F0"/>
    <w:rsid w:val="00AE1D4B"/>
    <w:rsid w:val="00AF0484"/>
    <w:rsid w:val="00B22F65"/>
    <w:rsid w:val="00B70753"/>
    <w:rsid w:val="00B76004"/>
    <w:rsid w:val="00B92176"/>
    <w:rsid w:val="00BD590D"/>
    <w:rsid w:val="00BD6CDC"/>
    <w:rsid w:val="00BE2BD5"/>
    <w:rsid w:val="00C97A39"/>
    <w:rsid w:val="00CA0F30"/>
    <w:rsid w:val="00CB4ABC"/>
    <w:rsid w:val="00CD4281"/>
    <w:rsid w:val="00CE6A6E"/>
    <w:rsid w:val="00D446A4"/>
    <w:rsid w:val="00D60BE8"/>
    <w:rsid w:val="00D61101"/>
    <w:rsid w:val="00D74ADC"/>
    <w:rsid w:val="00DC37A5"/>
    <w:rsid w:val="00DD0693"/>
    <w:rsid w:val="00E37485"/>
    <w:rsid w:val="00E42AAB"/>
    <w:rsid w:val="00E65060"/>
    <w:rsid w:val="00EA4A43"/>
    <w:rsid w:val="00EE4DDF"/>
    <w:rsid w:val="00F36DC6"/>
    <w:rsid w:val="00F459AD"/>
    <w:rsid w:val="00F5286D"/>
    <w:rsid w:val="00FA1ED6"/>
    <w:rsid w:val="00FE620A"/>
    <w:rsid w:val="00FF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86D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286D"/>
    <w:pPr>
      <w:keepNext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5286D"/>
    <w:rPr>
      <w:rFonts w:ascii="Times New Roman" w:hAnsi="Times New Roman" w:cs="Times New Roman"/>
      <w:b/>
      <w:bCs/>
      <w:snapToGrid w:val="0"/>
      <w:sz w:val="20"/>
      <w:szCs w:val="20"/>
      <w:lang w:eastAsia="pl-PL"/>
    </w:rPr>
  </w:style>
  <w:style w:type="paragraph" w:styleId="ListParagraph">
    <w:name w:val="List Paragraph"/>
    <w:basedOn w:val="Normal"/>
    <w:uiPriority w:val="99"/>
    <w:qFormat/>
    <w:rsid w:val="00FF3FEB"/>
    <w:pPr>
      <w:ind w:left="720"/>
      <w:contextualSpacing/>
    </w:pPr>
    <w:rPr>
      <w:sz w:val="24"/>
      <w:szCs w:val="24"/>
    </w:rPr>
  </w:style>
  <w:style w:type="paragraph" w:customStyle="1" w:styleId="Tekstpodstawowy21">
    <w:name w:val="Tekst podstawowy 21"/>
    <w:basedOn w:val="Normal"/>
    <w:uiPriority w:val="99"/>
    <w:rsid w:val="00FF3FEB"/>
    <w:pPr>
      <w:suppressAutoHyphens/>
      <w:jc w:val="both"/>
    </w:pPr>
    <w:rPr>
      <w:rFonts w:eastAsia="Calibri"/>
      <w:sz w:val="28"/>
      <w:szCs w:val="2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1E46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CAB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1151</Words>
  <Characters>6912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cp:lastPrinted>2012-09-19T17:09:00Z</cp:lastPrinted>
  <dcterms:created xsi:type="dcterms:W3CDTF">2012-09-19T17:09:00Z</dcterms:created>
  <dcterms:modified xsi:type="dcterms:W3CDTF">2012-09-19T17:09:00Z</dcterms:modified>
</cp:coreProperties>
</file>